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3C3" w:rsidRDefault="007463C3" w:rsidP="007463C3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u w:val="single"/>
        </w:rPr>
        <w:t>Richard BURGEYS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fl.1421)</w:t>
      </w:r>
    </w:p>
    <w:p w:rsidR="007463C3" w:rsidRDefault="007463C3" w:rsidP="007463C3">
      <w:pPr>
        <w:rPr>
          <w:rFonts w:ascii="Times New Roman" w:hAnsi="Times New Roman" w:cs="Times New Roman"/>
        </w:rPr>
      </w:pPr>
    </w:p>
    <w:p w:rsidR="007463C3" w:rsidRDefault="007463C3" w:rsidP="007463C3">
      <w:pPr>
        <w:rPr>
          <w:rFonts w:ascii="Times New Roman" w:hAnsi="Times New Roman" w:cs="Times New Roman"/>
        </w:rPr>
      </w:pPr>
    </w:p>
    <w:p w:rsidR="007463C3" w:rsidRDefault="007463C3" w:rsidP="007463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Feb.1421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Bere</w:t>
      </w:r>
      <w:proofErr w:type="spellEnd"/>
      <w:r>
        <w:rPr>
          <w:rFonts w:ascii="Times New Roman" w:hAnsi="Times New Roman" w:cs="Times New Roman"/>
        </w:rPr>
        <w:t xml:space="preserve"> Regis, Dorset,</w:t>
      </w:r>
    </w:p>
    <w:p w:rsidR="007463C3" w:rsidRDefault="007463C3" w:rsidP="007463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Richard Gambon(q.v.).</w:t>
      </w:r>
    </w:p>
    <w:p w:rsidR="007463C3" w:rsidRDefault="007463C3" w:rsidP="007463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129E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21-479)</w:t>
      </w:r>
    </w:p>
    <w:p w:rsidR="007463C3" w:rsidRDefault="007463C3" w:rsidP="007463C3">
      <w:pPr>
        <w:rPr>
          <w:rFonts w:ascii="Times New Roman" w:hAnsi="Times New Roman" w:cs="Times New Roman"/>
        </w:rPr>
      </w:pPr>
    </w:p>
    <w:p w:rsidR="007463C3" w:rsidRDefault="007463C3" w:rsidP="007463C3">
      <w:pPr>
        <w:rPr>
          <w:rFonts w:ascii="Times New Roman" w:hAnsi="Times New Roman" w:cs="Times New Roman"/>
        </w:rPr>
      </w:pPr>
    </w:p>
    <w:p w:rsidR="007463C3" w:rsidRPr="00584237" w:rsidRDefault="007463C3" w:rsidP="007463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2016</w:t>
      </w:r>
    </w:p>
    <w:bookmarkEnd w:id="0"/>
    <w:p w:rsidR="006B2F86" w:rsidRPr="00E71FC3" w:rsidRDefault="007463C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3C3" w:rsidRDefault="007463C3" w:rsidP="00E71FC3">
      <w:r>
        <w:separator/>
      </w:r>
    </w:p>
  </w:endnote>
  <w:endnote w:type="continuationSeparator" w:id="0">
    <w:p w:rsidR="007463C3" w:rsidRDefault="007463C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3C3" w:rsidRDefault="007463C3" w:rsidP="00E71FC3">
      <w:r>
        <w:separator/>
      </w:r>
    </w:p>
  </w:footnote>
  <w:footnote w:type="continuationSeparator" w:id="0">
    <w:p w:rsidR="007463C3" w:rsidRDefault="007463C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3C3"/>
    <w:rsid w:val="001A7C09"/>
    <w:rsid w:val="00733BE7"/>
    <w:rsid w:val="007463C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5D4055-6D58-4FB5-952B-F0D8EEC7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463C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463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2016-08-02T14:57:00Z</dcterms:created>
  <dcterms:modified xsi:type="dcterms:W3CDTF">2016-08-02T14:58:00Z</dcterms:modified>
</cp:coreProperties>
</file>